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399" w:rsidRPr="00CC3DAE" w:rsidRDefault="00A4239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Приложение 2</w:t>
      </w:r>
    </w:p>
    <w:p w:rsidR="00A42399" w:rsidRPr="00020F8C" w:rsidRDefault="00A4239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szCs w:val="28"/>
        </w:rPr>
      </w:pPr>
      <w:r w:rsidRPr="00020F8C">
        <w:rPr>
          <w:szCs w:val="28"/>
        </w:rPr>
        <w:t>к административному регламенту</w:t>
      </w:r>
    </w:p>
    <w:p w:rsidR="00A42399" w:rsidRPr="009652AB" w:rsidRDefault="00A42399" w:rsidP="005F73E7">
      <w:pPr>
        <w:spacing w:after="0" w:line="240" w:lineRule="auto"/>
        <w:ind w:left="5103"/>
        <w:rPr>
          <w:bCs/>
          <w:szCs w:val="28"/>
        </w:rPr>
      </w:pPr>
      <w:r w:rsidRPr="00020F8C">
        <w:rPr>
          <w:szCs w:val="28"/>
        </w:rPr>
        <w:t xml:space="preserve">предоставления муниципальной услуги </w:t>
      </w:r>
      <w:r w:rsidRPr="00020F8C">
        <w:rPr>
          <w:bCs/>
          <w:szCs w:val="28"/>
        </w:rPr>
        <w:t>«</w:t>
      </w:r>
      <w:r w:rsidRPr="00973402">
        <w:rPr>
          <w:rFonts w:ascii="Times New Roman CYR" w:hAnsi="Times New Roman CYR" w:cs="Times New Roman CYR"/>
          <w:szCs w:val="28"/>
        </w:rPr>
        <w:t>Заключение нового договора аренды земельного участка без проведения торгов</w:t>
      </w:r>
      <w:r w:rsidRPr="00020F8C">
        <w:rPr>
          <w:bCs/>
          <w:szCs w:val="28"/>
        </w:rPr>
        <w:t>»</w:t>
      </w:r>
    </w:p>
    <w:p w:rsidR="00A42399" w:rsidRDefault="00A42399" w:rsidP="00D54938">
      <w:pPr>
        <w:spacing w:after="0" w:line="240" w:lineRule="auto"/>
        <w:ind w:left="4820"/>
        <w:jc w:val="both"/>
        <w:rPr>
          <w:szCs w:val="28"/>
        </w:rPr>
      </w:pPr>
    </w:p>
    <w:p w:rsidR="00A42399" w:rsidRDefault="00A42399" w:rsidP="00D54938">
      <w:pPr>
        <w:spacing w:after="0" w:line="240" w:lineRule="auto"/>
        <w:ind w:left="4820"/>
        <w:jc w:val="both"/>
        <w:rPr>
          <w:szCs w:val="28"/>
        </w:rPr>
      </w:pPr>
    </w:p>
    <w:p w:rsidR="00A42399" w:rsidRPr="00795099" w:rsidRDefault="00A42399" w:rsidP="005B2A82">
      <w:pPr>
        <w:autoSpaceDE w:val="0"/>
        <w:autoSpaceDN w:val="0"/>
        <w:adjustRightInd w:val="0"/>
        <w:spacing w:after="0" w:line="240" w:lineRule="auto"/>
        <w:jc w:val="center"/>
        <w:rPr>
          <w:b/>
          <w:color w:val="22272F"/>
          <w:szCs w:val="28"/>
        </w:rPr>
      </w:pPr>
      <w:r w:rsidRPr="00795099">
        <w:rPr>
          <w:b/>
          <w:color w:val="22272F"/>
          <w:szCs w:val="28"/>
        </w:rPr>
        <w:t>Идентификаторы категорий (признаков) заявителей</w:t>
      </w:r>
    </w:p>
    <w:p w:rsidR="00A42399" w:rsidRDefault="00A42399" w:rsidP="00D21FEA">
      <w:pPr>
        <w:pStyle w:val="ConsPlusNormal"/>
        <w:jc w:val="both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704"/>
        <w:gridCol w:w="2237"/>
        <w:gridCol w:w="1985"/>
      </w:tblGrid>
      <w:tr w:rsidR="00A42399" w:rsidRPr="00F4188D" w:rsidTr="000514AF">
        <w:tc>
          <w:tcPr>
            <w:tcW w:w="567" w:type="dxa"/>
          </w:tcPr>
          <w:p w:rsidR="00A42399" w:rsidRPr="00D21FEA" w:rsidRDefault="00A42399" w:rsidP="00D21FEA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r w:rsidRPr="00D21FEA">
              <w:rPr>
                <w:szCs w:val="24"/>
              </w:rPr>
              <w:t xml:space="preserve"> п/п</w:t>
            </w:r>
          </w:p>
        </w:tc>
        <w:tc>
          <w:tcPr>
            <w:tcW w:w="4704" w:type="dxa"/>
          </w:tcPr>
          <w:p w:rsidR="00A42399" w:rsidRPr="00D21FEA" w:rsidRDefault="00A42399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Наименование отдельных категорий (признаков) Заявителей</w:t>
            </w:r>
          </w:p>
        </w:tc>
        <w:tc>
          <w:tcPr>
            <w:tcW w:w="2237" w:type="dxa"/>
          </w:tcPr>
          <w:p w:rsidR="00A42399" w:rsidRPr="00D21FEA" w:rsidRDefault="00A42399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Результат предоставления Услуги</w:t>
            </w:r>
          </w:p>
        </w:tc>
        <w:tc>
          <w:tcPr>
            <w:tcW w:w="1985" w:type="dxa"/>
          </w:tcPr>
          <w:p w:rsidR="00A42399" w:rsidRPr="00D21FEA" w:rsidRDefault="00A42399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Идентификатор отдельного признака Заявителя</w:t>
            </w:r>
          </w:p>
        </w:tc>
      </w:tr>
      <w:tr w:rsidR="00A42399" w:rsidRPr="00F4188D" w:rsidTr="002964F0">
        <w:trPr>
          <w:trHeight w:val="170"/>
        </w:trPr>
        <w:tc>
          <w:tcPr>
            <w:tcW w:w="567" w:type="dxa"/>
          </w:tcPr>
          <w:p w:rsidR="00A42399" w:rsidRPr="00D21FEA" w:rsidRDefault="00A42399" w:rsidP="002964F0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704" w:type="dxa"/>
          </w:tcPr>
          <w:p w:rsidR="00A42399" w:rsidRPr="00D21FEA" w:rsidRDefault="00A42399" w:rsidP="002964F0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237" w:type="dxa"/>
          </w:tcPr>
          <w:p w:rsidR="00A42399" w:rsidRDefault="00A42399" w:rsidP="002964F0">
            <w:pPr>
              <w:pStyle w:val="ConsPlusNormal"/>
              <w:jc w:val="center"/>
              <w:rPr>
                <w:color w:val="22272F"/>
                <w:szCs w:val="24"/>
              </w:rPr>
            </w:pPr>
            <w:r>
              <w:rPr>
                <w:color w:val="22272F"/>
                <w:szCs w:val="24"/>
              </w:rPr>
              <w:t>3</w:t>
            </w:r>
          </w:p>
        </w:tc>
        <w:tc>
          <w:tcPr>
            <w:tcW w:w="1985" w:type="dxa"/>
          </w:tcPr>
          <w:p w:rsidR="00A42399" w:rsidRPr="00D21FEA" w:rsidRDefault="00A42399" w:rsidP="002964F0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A42399" w:rsidRPr="00F4188D" w:rsidTr="002964F0">
        <w:trPr>
          <w:trHeight w:val="770"/>
        </w:trPr>
        <w:tc>
          <w:tcPr>
            <w:tcW w:w="567" w:type="dxa"/>
          </w:tcPr>
          <w:p w:rsidR="00A42399" w:rsidRPr="00D21FEA" w:rsidRDefault="00A42399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1</w:t>
            </w:r>
          </w:p>
        </w:tc>
        <w:tc>
          <w:tcPr>
            <w:tcW w:w="4704" w:type="dxa"/>
          </w:tcPr>
          <w:p w:rsidR="00A42399" w:rsidRPr="00D21FEA" w:rsidRDefault="00A42399" w:rsidP="00AE17F4">
            <w:pPr>
              <w:pStyle w:val="ConsPlusNormal"/>
              <w:jc w:val="both"/>
              <w:rPr>
                <w:szCs w:val="24"/>
              </w:rPr>
            </w:pPr>
            <w:r w:rsidRPr="006731D7">
              <w:rPr>
                <w:szCs w:val="28"/>
                <w:shd w:val="clear" w:color="auto" w:fill="FFFFFF"/>
              </w:rPr>
              <w:t>Граждан</w:t>
            </w:r>
            <w:r>
              <w:rPr>
                <w:szCs w:val="28"/>
                <w:shd w:val="clear" w:color="auto" w:fill="FFFFFF"/>
              </w:rPr>
              <w:t>ин</w:t>
            </w:r>
            <w:r w:rsidRPr="006731D7">
              <w:rPr>
                <w:szCs w:val="28"/>
                <w:shd w:val="clear" w:color="auto" w:fill="FFFFFF"/>
              </w:rPr>
              <w:t xml:space="preserve"> Российской Федерации, являющи</w:t>
            </w:r>
            <w:r>
              <w:rPr>
                <w:szCs w:val="28"/>
                <w:shd w:val="clear" w:color="auto" w:fill="FFFFFF"/>
              </w:rPr>
              <w:t>й</w:t>
            </w:r>
            <w:r w:rsidRPr="006731D7">
              <w:rPr>
                <w:szCs w:val="28"/>
                <w:shd w:val="clear" w:color="auto" w:fill="FFFFFF"/>
              </w:rPr>
              <w:t>ся нанимател</w:t>
            </w:r>
            <w:r>
              <w:rPr>
                <w:szCs w:val="28"/>
                <w:shd w:val="clear" w:color="auto" w:fill="FFFFFF"/>
              </w:rPr>
              <w:t>е</w:t>
            </w:r>
            <w:r w:rsidRPr="006731D7">
              <w:rPr>
                <w:szCs w:val="28"/>
                <w:shd w:val="clear" w:color="auto" w:fill="FFFFFF"/>
              </w:rPr>
              <w:t xml:space="preserve">м жилого помещения </w:t>
            </w:r>
            <w:r w:rsidRPr="00F97FC4">
              <w:rPr>
                <w:szCs w:val="28"/>
                <w:shd w:val="clear" w:color="auto" w:fill="FFFFFF"/>
              </w:rPr>
              <w:t>муниципального жилищного фонда</w:t>
            </w:r>
            <w:r>
              <w:rPr>
                <w:szCs w:val="28"/>
                <w:shd w:val="clear" w:color="auto" w:fill="FFFFFF"/>
              </w:rPr>
              <w:t xml:space="preserve"> муниципального образования Абинский район </w:t>
            </w:r>
            <w:r w:rsidRPr="006731D7">
              <w:rPr>
                <w:szCs w:val="28"/>
                <w:shd w:val="clear" w:color="auto" w:fill="FFFFFF"/>
              </w:rPr>
              <w:t>на условиях социального найма, ранее не участвовавши</w:t>
            </w:r>
            <w:r>
              <w:rPr>
                <w:szCs w:val="28"/>
                <w:shd w:val="clear" w:color="auto" w:fill="FFFFFF"/>
              </w:rPr>
              <w:t>й</w:t>
            </w:r>
            <w:r w:rsidRPr="006731D7">
              <w:rPr>
                <w:szCs w:val="28"/>
                <w:shd w:val="clear" w:color="auto" w:fill="FFFFFF"/>
              </w:rPr>
              <w:t xml:space="preserve"> в бесплатной приватизации жилых помещений</w:t>
            </w:r>
            <w:r w:rsidRPr="00D21FEA">
              <w:rPr>
                <w:szCs w:val="24"/>
              </w:rPr>
              <w:t>, обращается лично</w:t>
            </w:r>
          </w:p>
        </w:tc>
        <w:tc>
          <w:tcPr>
            <w:tcW w:w="2237" w:type="dxa"/>
            <w:vMerge w:val="restart"/>
          </w:tcPr>
          <w:p w:rsidR="00A42399" w:rsidRPr="00D21FEA" w:rsidRDefault="00A42399" w:rsidP="00D21FEA">
            <w:pPr>
              <w:pStyle w:val="ConsPlusNormal"/>
              <w:jc w:val="center"/>
              <w:rPr>
                <w:szCs w:val="24"/>
              </w:rPr>
            </w:pPr>
            <w:r>
              <w:rPr>
                <w:color w:val="22272F"/>
                <w:szCs w:val="24"/>
              </w:rPr>
              <w:t xml:space="preserve">Проект договора </w:t>
            </w:r>
            <w:r w:rsidRPr="006731D7">
              <w:rPr>
                <w:szCs w:val="28"/>
              </w:rPr>
              <w:t>безвозмездной передачи жилого помещения в собственность граждан</w:t>
            </w:r>
          </w:p>
          <w:p w:rsidR="00A42399" w:rsidRPr="00D21FEA" w:rsidRDefault="00A42399" w:rsidP="00D21FEA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985" w:type="dxa"/>
          </w:tcPr>
          <w:p w:rsidR="00A42399" w:rsidRPr="00D21FEA" w:rsidRDefault="00A42399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1А</w:t>
            </w:r>
          </w:p>
        </w:tc>
      </w:tr>
      <w:tr w:rsidR="00A42399" w:rsidRPr="00F4188D" w:rsidTr="002964F0">
        <w:tc>
          <w:tcPr>
            <w:tcW w:w="567" w:type="dxa"/>
          </w:tcPr>
          <w:p w:rsidR="00A42399" w:rsidRPr="00D21FEA" w:rsidRDefault="00A42399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2</w:t>
            </w:r>
          </w:p>
        </w:tc>
        <w:tc>
          <w:tcPr>
            <w:tcW w:w="4704" w:type="dxa"/>
          </w:tcPr>
          <w:p w:rsidR="00A42399" w:rsidRPr="00D21FEA" w:rsidRDefault="00A42399" w:rsidP="00AE17F4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8"/>
                <w:shd w:val="clear" w:color="auto" w:fill="FFFFFF"/>
              </w:rPr>
              <w:t>Гражданин</w:t>
            </w:r>
            <w:r w:rsidRPr="006731D7">
              <w:rPr>
                <w:szCs w:val="28"/>
                <w:shd w:val="clear" w:color="auto" w:fill="FFFFFF"/>
              </w:rPr>
              <w:t xml:space="preserve"> Российской Федерации, являющи</w:t>
            </w:r>
            <w:r>
              <w:rPr>
                <w:szCs w:val="28"/>
                <w:shd w:val="clear" w:color="auto" w:fill="FFFFFF"/>
              </w:rPr>
              <w:t>й</w:t>
            </w:r>
            <w:r w:rsidRPr="006731D7">
              <w:rPr>
                <w:szCs w:val="28"/>
                <w:shd w:val="clear" w:color="auto" w:fill="FFFFFF"/>
              </w:rPr>
              <w:t>ся нанимател</w:t>
            </w:r>
            <w:r>
              <w:rPr>
                <w:szCs w:val="28"/>
                <w:shd w:val="clear" w:color="auto" w:fill="FFFFFF"/>
              </w:rPr>
              <w:t>е</w:t>
            </w:r>
            <w:r w:rsidRPr="006731D7">
              <w:rPr>
                <w:szCs w:val="28"/>
                <w:shd w:val="clear" w:color="auto" w:fill="FFFFFF"/>
              </w:rPr>
              <w:t xml:space="preserve">м жилого помещения </w:t>
            </w:r>
            <w:r w:rsidRPr="00F97FC4">
              <w:rPr>
                <w:szCs w:val="28"/>
                <w:shd w:val="clear" w:color="auto" w:fill="FFFFFF"/>
              </w:rPr>
              <w:t>муниципального жилищного фонда</w:t>
            </w:r>
            <w:r>
              <w:rPr>
                <w:szCs w:val="28"/>
                <w:shd w:val="clear" w:color="auto" w:fill="FFFFFF"/>
              </w:rPr>
              <w:t xml:space="preserve"> муниципального образования Абинский район </w:t>
            </w:r>
            <w:r w:rsidRPr="006731D7">
              <w:rPr>
                <w:szCs w:val="28"/>
                <w:shd w:val="clear" w:color="auto" w:fill="FFFFFF"/>
              </w:rPr>
              <w:t>на условиях социально</w:t>
            </w:r>
            <w:r>
              <w:rPr>
                <w:szCs w:val="28"/>
                <w:shd w:val="clear" w:color="auto" w:fill="FFFFFF"/>
              </w:rPr>
              <w:t>го найма, ранее не участвовавший</w:t>
            </w:r>
            <w:r w:rsidRPr="006731D7">
              <w:rPr>
                <w:szCs w:val="28"/>
                <w:shd w:val="clear" w:color="auto" w:fill="FFFFFF"/>
              </w:rPr>
              <w:t xml:space="preserve"> в бесплатной приватизации жилых помещений</w:t>
            </w:r>
            <w:r>
              <w:rPr>
                <w:szCs w:val="28"/>
                <w:shd w:val="clear" w:color="auto" w:fill="FFFFFF"/>
              </w:rPr>
              <w:t xml:space="preserve">, </w:t>
            </w:r>
            <w:r w:rsidRPr="00D21FEA">
              <w:rPr>
                <w:szCs w:val="24"/>
              </w:rPr>
              <w:t>от его имени обращается уполномоченный представитель</w:t>
            </w:r>
          </w:p>
        </w:tc>
        <w:tc>
          <w:tcPr>
            <w:tcW w:w="2237" w:type="dxa"/>
            <w:vMerge/>
          </w:tcPr>
          <w:p w:rsidR="00A42399" w:rsidRPr="00D21FEA" w:rsidRDefault="00A42399" w:rsidP="00D21FEA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985" w:type="dxa"/>
          </w:tcPr>
          <w:p w:rsidR="00A42399" w:rsidRPr="00D21FEA" w:rsidRDefault="00A42399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2А</w:t>
            </w:r>
          </w:p>
        </w:tc>
      </w:tr>
      <w:tr w:rsidR="00A42399" w:rsidRPr="00F4188D" w:rsidTr="002964F0">
        <w:trPr>
          <w:trHeight w:val="668"/>
        </w:trPr>
        <w:tc>
          <w:tcPr>
            <w:tcW w:w="567" w:type="dxa"/>
          </w:tcPr>
          <w:p w:rsidR="00A42399" w:rsidRPr="00D21FEA" w:rsidRDefault="00A42399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3</w:t>
            </w:r>
          </w:p>
        </w:tc>
        <w:tc>
          <w:tcPr>
            <w:tcW w:w="4704" w:type="dxa"/>
          </w:tcPr>
          <w:p w:rsidR="00A42399" w:rsidRPr="00D21FEA" w:rsidRDefault="00A42399" w:rsidP="00AE17F4">
            <w:pPr>
              <w:pStyle w:val="ConsPlusNormal"/>
              <w:jc w:val="both"/>
              <w:rPr>
                <w:szCs w:val="24"/>
              </w:rPr>
            </w:pPr>
            <w:r w:rsidRPr="002964F0">
              <w:rPr>
                <w:szCs w:val="28"/>
                <w:shd w:val="clear" w:color="auto" w:fill="FFFFFF"/>
              </w:rPr>
              <w:t>Г</w:t>
            </w:r>
            <w:r w:rsidRPr="006731D7">
              <w:rPr>
                <w:szCs w:val="28"/>
                <w:shd w:val="clear" w:color="auto" w:fill="FFFFFF"/>
              </w:rPr>
              <w:t>раждан</w:t>
            </w:r>
            <w:r>
              <w:rPr>
                <w:szCs w:val="28"/>
                <w:shd w:val="clear" w:color="auto" w:fill="FFFFFF"/>
              </w:rPr>
              <w:t>ин, который</w:t>
            </w:r>
            <w:r w:rsidRPr="006731D7">
              <w:rPr>
                <w:szCs w:val="28"/>
                <w:shd w:val="clear" w:color="auto" w:fill="FFFFFF"/>
              </w:rPr>
              <w:t xml:space="preserve"> в несовершеннолетнем возрасте стал собственник</w:t>
            </w:r>
            <w:r>
              <w:rPr>
                <w:szCs w:val="28"/>
                <w:shd w:val="clear" w:color="auto" w:fill="FFFFFF"/>
              </w:rPr>
              <w:t>о</w:t>
            </w:r>
            <w:r w:rsidRPr="006731D7">
              <w:rPr>
                <w:szCs w:val="28"/>
                <w:shd w:val="clear" w:color="auto" w:fill="FFFFFF"/>
              </w:rPr>
              <w:t xml:space="preserve">м занимаемого жилого помещения в порядке его приватизации в государственном или муниципальном жилищном фонде согласно </w:t>
            </w:r>
            <w:hyperlink r:id="rId7" w:anchor="/document/10105719/entry/10000" w:history="1">
              <w:r w:rsidRPr="002964F0">
                <w:rPr>
                  <w:rStyle w:val="Hyperlink"/>
                  <w:color w:val="auto"/>
                  <w:szCs w:val="28"/>
                  <w:u w:val="none"/>
                  <w:shd w:val="clear" w:color="auto" w:fill="FFFFFF"/>
                </w:rPr>
                <w:t>пункту 1 статьи 11</w:t>
              </w:r>
            </w:hyperlink>
            <w:r w:rsidRPr="006731D7">
              <w:rPr>
                <w:szCs w:val="28"/>
                <w:shd w:val="clear" w:color="auto" w:fill="FFFFFF"/>
              </w:rPr>
              <w:t xml:space="preserve"> Федерального закона </w:t>
            </w:r>
            <w:r>
              <w:rPr>
                <w:szCs w:val="28"/>
                <w:shd w:val="clear" w:color="auto" w:fill="FFFFFF"/>
              </w:rPr>
              <w:t xml:space="preserve">           </w:t>
            </w:r>
            <w:r w:rsidRPr="006731D7">
              <w:rPr>
                <w:szCs w:val="28"/>
                <w:shd w:val="clear" w:color="auto" w:fill="FFFFFF"/>
              </w:rPr>
              <w:t xml:space="preserve">от 4 июля </w:t>
            </w:r>
            <w:smartTag w:uri="urn:schemas-microsoft-com:office:smarttags" w:element="metricconverter">
              <w:smartTagPr>
                <w:attr w:name="ProductID" w:val="1991 г"/>
              </w:smartTagPr>
              <w:r w:rsidRPr="006731D7">
                <w:rPr>
                  <w:szCs w:val="28"/>
                  <w:shd w:val="clear" w:color="auto" w:fill="FFFFFF"/>
                </w:rPr>
                <w:t>1991 г</w:t>
              </w:r>
            </w:smartTag>
            <w:r w:rsidRPr="006731D7">
              <w:rPr>
                <w:szCs w:val="28"/>
                <w:shd w:val="clear" w:color="auto" w:fill="FFFFFF"/>
              </w:rPr>
              <w:t xml:space="preserve">. № 1541-I </w:t>
            </w:r>
            <w:r>
              <w:rPr>
                <w:szCs w:val="28"/>
                <w:shd w:val="clear" w:color="auto" w:fill="FFFFFF"/>
              </w:rPr>
              <w:t xml:space="preserve">                                     </w:t>
            </w:r>
            <w:r w:rsidRPr="006731D7">
              <w:rPr>
                <w:szCs w:val="28"/>
                <w:shd w:val="clear" w:color="auto" w:fill="FFFFFF"/>
              </w:rPr>
              <w:t>«О приватизации жилищного фонда в Российской Федерации»</w:t>
            </w:r>
            <w:r>
              <w:rPr>
                <w:szCs w:val="28"/>
                <w:shd w:val="clear" w:color="auto" w:fill="FFFFFF"/>
              </w:rPr>
              <w:t>,</w:t>
            </w:r>
            <w:r w:rsidRPr="006731D7">
              <w:rPr>
                <w:szCs w:val="28"/>
                <w:shd w:val="clear" w:color="auto" w:fill="FFFFFF"/>
              </w:rPr>
              <w:t xml:space="preserve"> после достижения им совершеннолетия</w:t>
            </w:r>
            <w:r>
              <w:rPr>
                <w:szCs w:val="28"/>
                <w:shd w:val="clear" w:color="auto" w:fill="FFFFFF"/>
              </w:rPr>
              <w:t xml:space="preserve">, </w:t>
            </w:r>
            <w:r w:rsidRPr="00D21FEA">
              <w:rPr>
                <w:szCs w:val="24"/>
              </w:rPr>
              <w:t>обращается лично</w:t>
            </w:r>
          </w:p>
        </w:tc>
        <w:tc>
          <w:tcPr>
            <w:tcW w:w="2237" w:type="dxa"/>
            <w:vMerge/>
          </w:tcPr>
          <w:p w:rsidR="00A42399" w:rsidRPr="00D21FEA" w:rsidRDefault="00A42399" w:rsidP="00D21FEA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985" w:type="dxa"/>
          </w:tcPr>
          <w:p w:rsidR="00A42399" w:rsidRPr="00D21FEA" w:rsidRDefault="00A42399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3А</w:t>
            </w:r>
          </w:p>
        </w:tc>
      </w:tr>
      <w:tr w:rsidR="00A42399" w:rsidRPr="00F4188D" w:rsidTr="002964F0">
        <w:trPr>
          <w:trHeight w:val="755"/>
        </w:trPr>
        <w:tc>
          <w:tcPr>
            <w:tcW w:w="567" w:type="dxa"/>
          </w:tcPr>
          <w:p w:rsidR="00A42399" w:rsidRPr="00D21FEA" w:rsidRDefault="00A42399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4</w:t>
            </w:r>
          </w:p>
        </w:tc>
        <w:tc>
          <w:tcPr>
            <w:tcW w:w="4704" w:type="dxa"/>
          </w:tcPr>
          <w:p w:rsidR="00A42399" w:rsidRPr="002964F0" w:rsidRDefault="00A42399" w:rsidP="00AE17F4">
            <w:pPr>
              <w:pStyle w:val="ConsPlusNormal"/>
              <w:jc w:val="both"/>
              <w:rPr>
                <w:szCs w:val="28"/>
                <w:shd w:val="clear" w:color="auto" w:fill="FFFFFF"/>
              </w:rPr>
            </w:pPr>
            <w:r w:rsidRPr="002964F0">
              <w:rPr>
                <w:szCs w:val="28"/>
                <w:shd w:val="clear" w:color="auto" w:fill="FFFFFF"/>
              </w:rPr>
              <w:t>Г</w:t>
            </w:r>
            <w:r w:rsidRPr="006731D7">
              <w:rPr>
                <w:szCs w:val="28"/>
                <w:shd w:val="clear" w:color="auto" w:fill="FFFFFF"/>
              </w:rPr>
              <w:t>раждан</w:t>
            </w:r>
            <w:r>
              <w:rPr>
                <w:szCs w:val="28"/>
                <w:shd w:val="clear" w:color="auto" w:fill="FFFFFF"/>
              </w:rPr>
              <w:t>ин, который</w:t>
            </w:r>
            <w:r w:rsidRPr="006731D7">
              <w:rPr>
                <w:szCs w:val="28"/>
                <w:shd w:val="clear" w:color="auto" w:fill="FFFFFF"/>
              </w:rPr>
              <w:t xml:space="preserve"> в несовершеннолетнем возрасте стал собственник</w:t>
            </w:r>
            <w:r>
              <w:rPr>
                <w:szCs w:val="28"/>
                <w:shd w:val="clear" w:color="auto" w:fill="FFFFFF"/>
              </w:rPr>
              <w:t>о</w:t>
            </w:r>
            <w:r w:rsidRPr="006731D7">
              <w:rPr>
                <w:szCs w:val="28"/>
                <w:shd w:val="clear" w:color="auto" w:fill="FFFFFF"/>
              </w:rPr>
              <w:t xml:space="preserve">м занимаемого жилого помещения в порядке его приватизации в государственном или муниципальном жилищном фонде согласно </w:t>
            </w:r>
          </w:p>
        </w:tc>
        <w:tc>
          <w:tcPr>
            <w:tcW w:w="2237" w:type="dxa"/>
            <w:vMerge/>
          </w:tcPr>
          <w:p w:rsidR="00A42399" w:rsidRPr="00D21FEA" w:rsidRDefault="00A42399" w:rsidP="00D21FEA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985" w:type="dxa"/>
          </w:tcPr>
          <w:p w:rsidR="00A42399" w:rsidRPr="00D21FEA" w:rsidRDefault="00A42399" w:rsidP="00D21FEA">
            <w:pPr>
              <w:pStyle w:val="ConsPlusNormal"/>
              <w:jc w:val="center"/>
              <w:rPr>
                <w:szCs w:val="24"/>
              </w:rPr>
            </w:pPr>
          </w:p>
        </w:tc>
      </w:tr>
      <w:tr w:rsidR="00A42399" w:rsidRPr="00F4188D" w:rsidTr="009B5F7C">
        <w:trPr>
          <w:trHeight w:val="170"/>
        </w:trPr>
        <w:tc>
          <w:tcPr>
            <w:tcW w:w="567" w:type="dxa"/>
          </w:tcPr>
          <w:p w:rsidR="00A42399" w:rsidRPr="00D21FEA" w:rsidRDefault="00A42399" w:rsidP="009B5F7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704" w:type="dxa"/>
          </w:tcPr>
          <w:p w:rsidR="00A42399" w:rsidRPr="00D21FEA" w:rsidRDefault="00A42399" w:rsidP="009B5F7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237" w:type="dxa"/>
          </w:tcPr>
          <w:p w:rsidR="00A42399" w:rsidRDefault="00A42399" w:rsidP="009B5F7C">
            <w:pPr>
              <w:pStyle w:val="ConsPlusNormal"/>
              <w:jc w:val="center"/>
              <w:rPr>
                <w:color w:val="22272F"/>
                <w:szCs w:val="24"/>
              </w:rPr>
            </w:pPr>
            <w:r>
              <w:rPr>
                <w:color w:val="22272F"/>
                <w:szCs w:val="24"/>
              </w:rPr>
              <w:t>3</w:t>
            </w:r>
          </w:p>
        </w:tc>
        <w:tc>
          <w:tcPr>
            <w:tcW w:w="1985" w:type="dxa"/>
          </w:tcPr>
          <w:p w:rsidR="00A42399" w:rsidRPr="00D21FEA" w:rsidRDefault="00A42399" w:rsidP="009B5F7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A42399" w:rsidRPr="00F4188D" w:rsidTr="002964F0">
        <w:trPr>
          <w:trHeight w:val="755"/>
        </w:trPr>
        <w:tc>
          <w:tcPr>
            <w:tcW w:w="567" w:type="dxa"/>
          </w:tcPr>
          <w:p w:rsidR="00A42399" w:rsidRPr="00D21FEA" w:rsidRDefault="00A42399" w:rsidP="00D21FEA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4704" w:type="dxa"/>
          </w:tcPr>
          <w:p w:rsidR="00A42399" w:rsidRPr="00D21FEA" w:rsidRDefault="00A42399" w:rsidP="00AE17F4">
            <w:pPr>
              <w:pStyle w:val="ConsPlusNormal"/>
              <w:jc w:val="both"/>
              <w:rPr>
                <w:szCs w:val="24"/>
              </w:rPr>
            </w:pPr>
            <w:hyperlink r:id="rId8" w:anchor="/document/10105719/entry/10000" w:history="1">
              <w:r w:rsidRPr="002964F0">
                <w:rPr>
                  <w:rStyle w:val="Hyperlink"/>
                  <w:color w:val="auto"/>
                  <w:szCs w:val="28"/>
                  <w:u w:val="none"/>
                  <w:shd w:val="clear" w:color="auto" w:fill="FFFFFF"/>
                </w:rPr>
                <w:t xml:space="preserve">пункту </w:t>
              </w:r>
              <w:r>
                <w:rPr>
                  <w:rStyle w:val="Hyperlink"/>
                  <w:color w:val="auto"/>
                  <w:szCs w:val="28"/>
                  <w:u w:val="none"/>
                  <w:shd w:val="clear" w:color="auto" w:fill="FFFFFF"/>
                </w:rPr>
                <w:t xml:space="preserve"> </w:t>
              </w:r>
              <w:r w:rsidRPr="002964F0">
                <w:rPr>
                  <w:rStyle w:val="Hyperlink"/>
                  <w:color w:val="auto"/>
                  <w:szCs w:val="28"/>
                  <w:u w:val="none"/>
                  <w:shd w:val="clear" w:color="auto" w:fill="FFFFFF"/>
                </w:rPr>
                <w:t>1</w:t>
              </w:r>
              <w:r>
                <w:rPr>
                  <w:rStyle w:val="Hyperlink"/>
                  <w:color w:val="auto"/>
                  <w:szCs w:val="28"/>
                  <w:u w:val="none"/>
                  <w:shd w:val="clear" w:color="auto" w:fill="FFFFFF"/>
                </w:rPr>
                <w:t xml:space="preserve"> </w:t>
              </w:r>
              <w:r w:rsidRPr="002964F0">
                <w:rPr>
                  <w:rStyle w:val="Hyperlink"/>
                  <w:color w:val="auto"/>
                  <w:szCs w:val="28"/>
                  <w:u w:val="none"/>
                  <w:shd w:val="clear" w:color="auto" w:fill="FFFFFF"/>
                </w:rPr>
                <w:t xml:space="preserve"> статьи </w:t>
              </w:r>
              <w:r>
                <w:rPr>
                  <w:rStyle w:val="Hyperlink"/>
                  <w:color w:val="auto"/>
                  <w:szCs w:val="28"/>
                  <w:u w:val="none"/>
                  <w:shd w:val="clear" w:color="auto" w:fill="FFFFFF"/>
                </w:rPr>
                <w:t xml:space="preserve"> </w:t>
              </w:r>
              <w:r w:rsidRPr="002964F0">
                <w:rPr>
                  <w:rStyle w:val="Hyperlink"/>
                  <w:color w:val="auto"/>
                  <w:szCs w:val="28"/>
                  <w:u w:val="none"/>
                  <w:shd w:val="clear" w:color="auto" w:fill="FFFFFF"/>
                </w:rPr>
                <w:t>11</w:t>
              </w:r>
            </w:hyperlink>
            <w:r>
              <w:rPr>
                <w:szCs w:val="28"/>
              </w:rPr>
              <w:t xml:space="preserve"> </w:t>
            </w:r>
            <w:r w:rsidRPr="006731D7">
              <w:rPr>
                <w:szCs w:val="28"/>
                <w:shd w:val="clear" w:color="auto" w:fill="FFFFFF"/>
              </w:rPr>
              <w:t xml:space="preserve"> Федерального </w:t>
            </w:r>
            <w:r>
              <w:rPr>
                <w:szCs w:val="28"/>
                <w:shd w:val="clear" w:color="auto" w:fill="FFFFFF"/>
              </w:rPr>
              <w:t xml:space="preserve"> </w:t>
            </w:r>
            <w:r w:rsidRPr="006731D7">
              <w:rPr>
                <w:szCs w:val="28"/>
                <w:shd w:val="clear" w:color="auto" w:fill="FFFFFF"/>
              </w:rPr>
              <w:t xml:space="preserve">закона от 4 июля </w:t>
            </w:r>
            <w:smartTag w:uri="urn:schemas-microsoft-com:office:smarttags" w:element="metricconverter">
              <w:smartTagPr>
                <w:attr w:name="ProductID" w:val="1991 г"/>
              </w:smartTagPr>
              <w:r w:rsidRPr="006731D7">
                <w:rPr>
                  <w:szCs w:val="28"/>
                  <w:shd w:val="clear" w:color="auto" w:fill="FFFFFF"/>
                </w:rPr>
                <w:t>1991 г</w:t>
              </w:r>
            </w:smartTag>
            <w:r w:rsidRPr="006731D7">
              <w:rPr>
                <w:szCs w:val="28"/>
                <w:shd w:val="clear" w:color="auto" w:fill="FFFFFF"/>
              </w:rPr>
              <w:t xml:space="preserve">. № 1541-I </w:t>
            </w:r>
            <w:r>
              <w:rPr>
                <w:szCs w:val="28"/>
                <w:shd w:val="clear" w:color="auto" w:fill="FFFFFF"/>
              </w:rPr>
              <w:t xml:space="preserve">                                     </w:t>
            </w:r>
            <w:r w:rsidRPr="006731D7">
              <w:rPr>
                <w:szCs w:val="28"/>
                <w:shd w:val="clear" w:color="auto" w:fill="FFFFFF"/>
              </w:rPr>
              <w:t>«О приватизации жилищного фонда в Российской Федерации»</w:t>
            </w:r>
            <w:r>
              <w:rPr>
                <w:szCs w:val="28"/>
                <w:shd w:val="clear" w:color="auto" w:fill="FFFFFF"/>
              </w:rPr>
              <w:t>,</w:t>
            </w:r>
            <w:r w:rsidRPr="006731D7">
              <w:rPr>
                <w:szCs w:val="28"/>
                <w:shd w:val="clear" w:color="auto" w:fill="FFFFFF"/>
              </w:rPr>
              <w:t xml:space="preserve"> после достижения им совершеннолетия</w:t>
            </w:r>
            <w:r w:rsidRPr="00D21FEA">
              <w:rPr>
                <w:szCs w:val="24"/>
              </w:rPr>
              <w:t>, от его имени обращается уполномоченный представитель</w:t>
            </w:r>
          </w:p>
        </w:tc>
        <w:tc>
          <w:tcPr>
            <w:tcW w:w="2237" w:type="dxa"/>
          </w:tcPr>
          <w:p w:rsidR="00A42399" w:rsidRPr="00D21FEA" w:rsidRDefault="00A42399" w:rsidP="00D21FEA">
            <w:pPr>
              <w:pStyle w:val="ConsPlusNormal"/>
              <w:jc w:val="center"/>
              <w:rPr>
                <w:szCs w:val="24"/>
              </w:rPr>
            </w:pPr>
            <w:r>
              <w:rPr>
                <w:color w:val="22272F"/>
                <w:szCs w:val="24"/>
              </w:rPr>
              <w:t xml:space="preserve">Проект договора </w:t>
            </w:r>
            <w:r w:rsidRPr="006731D7">
              <w:rPr>
                <w:szCs w:val="28"/>
              </w:rPr>
              <w:t>безвозмездной передачи жилого помещения в собственность граждан</w:t>
            </w:r>
          </w:p>
        </w:tc>
        <w:tc>
          <w:tcPr>
            <w:tcW w:w="1985" w:type="dxa"/>
          </w:tcPr>
          <w:p w:rsidR="00A42399" w:rsidRPr="00D21FEA" w:rsidRDefault="00A42399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4А</w:t>
            </w:r>
          </w:p>
        </w:tc>
      </w:tr>
    </w:tbl>
    <w:p w:rsidR="00A42399" w:rsidRDefault="00A42399" w:rsidP="005B2A82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p w:rsidR="00A42399" w:rsidRDefault="00A42399" w:rsidP="005B2A82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p w:rsidR="00A42399" w:rsidRDefault="00A42399" w:rsidP="00960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Начальник управления</w:t>
      </w:r>
    </w:p>
    <w:p w:rsidR="00A42399" w:rsidRPr="00916439" w:rsidRDefault="00A42399" w:rsidP="00960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szCs w:val="28"/>
          <w:lang w:eastAsia="ru-RU"/>
        </w:rPr>
        <w:t xml:space="preserve">муниципальной собственности                                                     </w:t>
      </w:r>
      <w:bookmarkStart w:id="0" w:name="_GoBack"/>
      <w:bookmarkEnd w:id="0"/>
      <w:r>
        <w:rPr>
          <w:szCs w:val="28"/>
          <w:lang w:eastAsia="ru-RU"/>
        </w:rPr>
        <w:t xml:space="preserve"> Н.И. Федосеева</w:t>
      </w:r>
    </w:p>
    <w:sectPr w:rsidR="00A42399" w:rsidRPr="00916439" w:rsidSect="002964F0">
      <w:headerReference w:type="default" r:id="rId9"/>
      <w:pgSz w:w="11906" w:h="16838"/>
      <w:pgMar w:top="1134" w:right="567" w:bottom="102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399" w:rsidRDefault="00A42399" w:rsidP="001813EF">
      <w:pPr>
        <w:spacing w:after="0" w:line="240" w:lineRule="auto"/>
      </w:pPr>
      <w:r>
        <w:separator/>
      </w:r>
    </w:p>
  </w:endnote>
  <w:endnote w:type="continuationSeparator" w:id="1">
    <w:p w:rsidR="00A42399" w:rsidRDefault="00A42399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399" w:rsidRDefault="00A42399" w:rsidP="001813EF">
      <w:pPr>
        <w:spacing w:after="0" w:line="240" w:lineRule="auto"/>
      </w:pPr>
      <w:r>
        <w:separator/>
      </w:r>
    </w:p>
  </w:footnote>
  <w:footnote w:type="continuationSeparator" w:id="1">
    <w:p w:rsidR="00A42399" w:rsidRDefault="00A42399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399" w:rsidRDefault="00A42399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A42399" w:rsidRDefault="00A4239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13EF"/>
    <w:rsid w:val="00020F8C"/>
    <w:rsid w:val="00024135"/>
    <w:rsid w:val="0003406B"/>
    <w:rsid w:val="00044FD3"/>
    <w:rsid w:val="000508F6"/>
    <w:rsid w:val="000514AF"/>
    <w:rsid w:val="0009678C"/>
    <w:rsid w:val="000A40BE"/>
    <w:rsid w:val="000A76C5"/>
    <w:rsid w:val="000B5087"/>
    <w:rsid w:val="00132021"/>
    <w:rsid w:val="00133D11"/>
    <w:rsid w:val="00150D56"/>
    <w:rsid w:val="001813EF"/>
    <w:rsid w:val="001855BE"/>
    <w:rsid w:val="001973CA"/>
    <w:rsid w:val="001D2570"/>
    <w:rsid w:val="001D2C78"/>
    <w:rsid w:val="001D77A9"/>
    <w:rsid w:val="001F787A"/>
    <w:rsid w:val="00230DFD"/>
    <w:rsid w:val="0023479C"/>
    <w:rsid w:val="0027413C"/>
    <w:rsid w:val="00282BCA"/>
    <w:rsid w:val="002964F0"/>
    <w:rsid w:val="002974C1"/>
    <w:rsid w:val="002B1204"/>
    <w:rsid w:val="002D2DAD"/>
    <w:rsid w:val="002F5052"/>
    <w:rsid w:val="00304F10"/>
    <w:rsid w:val="00321CC1"/>
    <w:rsid w:val="00335C50"/>
    <w:rsid w:val="0033679B"/>
    <w:rsid w:val="0036496B"/>
    <w:rsid w:val="00377A47"/>
    <w:rsid w:val="003832D9"/>
    <w:rsid w:val="00397BF7"/>
    <w:rsid w:val="003A2819"/>
    <w:rsid w:val="003B6859"/>
    <w:rsid w:val="003D00F5"/>
    <w:rsid w:val="003D6C57"/>
    <w:rsid w:val="003E0740"/>
    <w:rsid w:val="003E5E73"/>
    <w:rsid w:val="003F5C90"/>
    <w:rsid w:val="004050E5"/>
    <w:rsid w:val="0042207B"/>
    <w:rsid w:val="00432CEF"/>
    <w:rsid w:val="00434705"/>
    <w:rsid w:val="004359FB"/>
    <w:rsid w:val="0045255D"/>
    <w:rsid w:val="004B5421"/>
    <w:rsid w:val="004B5728"/>
    <w:rsid w:val="004C06AD"/>
    <w:rsid w:val="004E4677"/>
    <w:rsid w:val="004F6A08"/>
    <w:rsid w:val="00556423"/>
    <w:rsid w:val="00563EDF"/>
    <w:rsid w:val="005B2A82"/>
    <w:rsid w:val="005B615C"/>
    <w:rsid w:val="005C0588"/>
    <w:rsid w:val="005D4FCA"/>
    <w:rsid w:val="005F73E7"/>
    <w:rsid w:val="00600622"/>
    <w:rsid w:val="00631797"/>
    <w:rsid w:val="00646030"/>
    <w:rsid w:val="00655CC2"/>
    <w:rsid w:val="00660BD2"/>
    <w:rsid w:val="0066137E"/>
    <w:rsid w:val="006631AC"/>
    <w:rsid w:val="006656A3"/>
    <w:rsid w:val="006731D7"/>
    <w:rsid w:val="00765BBB"/>
    <w:rsid w:val="00795099"/>
    <w:rsid w:val="007A606E"/>
    <w:rsid w:val="007E5D6F"/>
    <w:rsid w:val="008033D9"/>
    <w:rsid w:val="00810116"/>
    <w:rsid w:val="00810BA5"/>
    <w:rsid w:val="00872302"/>
    <w:rsid w:val="00876BE8"/>
    <w:rsid w:val="008A12FD"/>
    <w:rsid w:val="008C5A0F"/>
    <w:rsid w:val="008E18B7"/>
    <w:rsid w:val="00916439"/>
    <w:rsid w:val="009607B6"/>
    <w:rsid w:val="009652AB"/>
    <w:rsid w:val="00973402"/>
    <w:rsid w:val="00990941"/>
    <w:rsid w:val="009A16EC"/>
    <w:rsid w:val="009A3886"/>
    <w:rsid w:val="009A602E"/>
    <w:rsid w:val="009B5F7C"/>
    <w:rsid w:val="009E7253"/>
    <w:rsid w:val="00A0036D"/>
    <w:rsid w:val="00A07DF0"/>
    <w:rsid w:val="00A272AE"/>
    <w:rsid w:val="00A27856"/>
    <w:rsid w:val="00A36989"/>
    <w:rsid w:val="00A42399"/>
    <w:rsid w:val="00A461EE"/>
    <w:rsid w:val="00AA2464"/>
    <w:rsid w:val="00AE17F4"/>
    <w:rsid w:val="00B04DB1"/>
    <w:rsid w:val="00B16D26"/>
    <w:rsid w:val="00B573F8"/>
    <w:rsid w:val="00B57427"/>
    <w:rsid w:val="00B70DF1"/>
    <w:rsid w:val="00B726FB"/>
    <w:rsid w:val="00C34A71"/>
    <w:rsid w:val="00C35D3C"/>
    <w:rsid w:val="00C6115F"/>
    <w:rsid w:val="00C71ECE"/>
    <w:rsid w:val="00CC3DAE"/>
    <w:rsid w:val="00D21FEA"/>
    <w:rsid w:val="00D22F01"/>
    <w:rsid w:val="00D276F6"/>
    <w:rsid w:val="00D54938"/>
    <w:rsid w:val="00D86613"/>
    <w:rsid w:val="00D9287A"/>
    <w:rsid w:val="00DC3E60"/>
    <w:rsid w:val="00E5327D"/>
    <w:rsid w:val="00E63A2F"/>
    <w:rsid w:val="00E76AF5"/>
    <w:rsid w:val="00EB4266"/>
    <w:rsid w:val="00EF103E"/>
    <w:rsid w:val="00EF23FF"/>
    <w:rsid w:val="00EF45A8"/>
    <w:rsid w:val="00F0281F"/>
    <w:rsid w:val="00F1100F"/>
    <w:rsid w:val="00F4188D"/>
    <w:rsid w:val="00F806CE"/>
    <w:rsid w:val="00F97FC4"/>
    <w:rsid w:val="00FA0A95"/>
    <w:rsid w:val="00FE4273"/>
    <w:rsid w:val="00FF5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3EF"/>
    <w:pPr>
      <w:spacing w:after="200" w:line="276" w:lineRule="auto"/>
    </w:pPr>
    <w:rPr>
      <w:rFonts w:ascii="Times New Roman" w:hAnsi="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13EF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semiHidden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13EF"/>
    <w:rPr>
      <w:rFonts w:ascii="Times New Roman" w:hAnsi="Times New Roman" w:cs="Times New Roman"/>
      <w:sz w:val="28"/>
    </w:rPr>
  </w:style>
  <w:style w:type="character" w:customStyle="1" w:styleId="blk">
    <w:name w:val="blk"/>
    <w:basedOn w:val="DefaultParagraphFont"/>
    <w:uiPriority w:val="99"/>
    <w:rsid w:val="007E5D6F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7E5D6F"/>
    <w:rPr>
      <w:rFonts w:ascii="Courier New" w:hAnsi="Courier New" w:cs="Courier New"/>
      <w:sz w:val="20"/>
      <w:szCs w:val="20"/>
      <w:lang w:eastAsia="ru-RU"/>
    </w:rPr>
  </w:style>
  <w:style w:type="character" w:styleId="HTMLTypewriter">
    <w:name w:val="HTML Typewriter"/>
    <w:basedOn w:val="DefaultParagraphFont"/>
    <w:uiPriority w:val="99"/>
    <w:semiHidden/>
    <w:rsid w:val="007E5D6F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1973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3D1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E63A2F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5C058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">
    <w:name w:val="Символы концевой сноски"/>
    <w:uiPriority w:val="99"/>
    <w:rsid w:val="00397BF7"/>
    <w:rPr>
      <w:vertAlign w:val="superscript"/>
    </w:rPr>
  </w:style>
  <w:style w:type="table" w:styleId="TableGrid">
    <w:name w:val="Table Grid"/>
    <w:basedOn w:val="TableNormal"/>
    <w:uiPriority w:val="99"/>
    <w:rsid w:val="003E07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D21FEA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paragraph" w:customStyle="1" w:styleId="ConsPlusTitle">
    <w:name w:val="ConsPlusTitle"/>
    <w:uiPriority w:val="99"/>
    <w:rsid w:val="00D21FEA"/>
    <w:pPr>
      <w:widowControl w:val="0"/>
      <w:autoSpaceDE w:val="0"/>
      <w:autoSpaceDN w:val="0"/>
    </w:pPr>
    <w:rPr>
      <w:rFonts w:ascii="Arial" w:eastAsia="Times New Roman" w:hAnsi="Arial" w:cs="Arial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91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4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333</Words>
  <Characters>1904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5</cp:revision>
  <cp:lastPrinted>2026-05-07T06:46:00Z</cp:lastPrinted>
  <dcterms:created xsi:type="dcterms:W3CDTF">2026-03-02T08:24:00Z</dcterms:created>
  <dcterms:modified xsi:type="dcterms:W3CDTF">2026-05-07T06:47:00Z</dcterms:modified>
</cp:coreProperties>
</file>